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21E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653634D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081564DB" w14:textId="33AD1C1B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EA54B4">
        <w:rPr>
          <w:rFonts w:ascii="Corbel" w:hAnsi="Corbel"/>
          <w:b/>
          <w:smallCaps/>
          <w:sz w:val="24"/>
          <w:szCs w:val="24"/>
        </w:rPr>
        <w:t xml:space="preserve"> 2025-2027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7CADDE8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7CAFD788" w14:textId="0627266E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EA54B4">
        <w:rPr>
          <w:rFonts w:ascii="Corbel" w:hAnsi="Corbel"/>
          <w:sz w:val="20"/>
          <w:szCs w:val="20"/>
        </w:rPr>
        <w:t>202</w:t>
      </w:r>
      <w:r w:rsidR="00BC78B1">
        <w:rPr>
          <w:rFonts w:ascii="Corbel" w:hAnsi="Corbel"/>
          <w:sz w:val="20"/>
          <w:szCs w:val="20"/>
        </w:rPr>
        <w:t>6</w:t>
      </w:r>
      <w:r w:rsidR="00EA54B4">
        <w:rPr>
          <w:rFonts w:ascii="Corbel" w:hAnsi="Corbel"/>
          <w:sz w:val="20"/>
          <w:szCs w:val="20"/>
        </w:rPr>
        <w:t>/202</w:t>
      </w:r>
      <w:r w:rsidR="00BC78B1">
        <w:rPr>
          <w:rFonts w:ascii="Corbel" w:hAnsi="Corbel"/>
          <w:sz w:val="20"/>
          <w:szCs w:val="20"/>
        </w:rPr>
        <w:t>7</w:t>
      </w:r>
    </w:p>
    <w:p w14:paraId="00EC7CD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B7DDE1C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53D30D5" w14:textId="77777777" w:rsidTr="00B819C8">
        <w:tc>
          <w:tcPr>
            <w:tcW w:w="2694" w:type="dxa"/>
            <w:vAlign w:val="center"/>
          </w:tcPr>
          <w:p w14:paraId="76BE8CC5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72B5A8B" w14:textId="20DE58F5" w:rsidR="0085747A" w:rsidRPr="00B169DF" w:rsidRDefault="00EA54B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Wsp</w:t>
            </w:r>
            <w:r w:rsidR="00835444">
              <w:rPr>
                <w:rFonts w:ascii="Corbel" w:hAnsi="Corbel"/>
                <w:b w:val="0"/>
                <w:sz w:val="24"/>
                <w:szCs w:val="24"/>
              </w:rPr>
              <w:t>ółpraca w biznesie</w:t>
            </w:r>
          </w:p>
        </w:tc>
      </w:tr>
      <w:tr w:rsidR="0085747A" w:rsidRPr="008018CD" w14:paraId="4786ACBA" w14:textId="77777777" w:rsidTr="00B819C8">
        <w:tc>
          <w:tcPr>
            <w:tcW w:w="2694" w:type="dxa"/>
            <w:vAlign w:val="center"/>
          </w:tcPr>
          <w:p w14:paraId="378726E8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6EC6FB7" w14:textId="292347DA" w:rsidR="0085747A" w:rsidRPr="00AA28D6" w:rsidRDefault="008354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proofErr w:type="spellStart"/>
            <w:r w:rsidRPr="00AA28D6">
              <w:rPr>
                <w:rFonts w:ascii="Corbel" w:hAnsi="Corbel"/>
                <w:b w:val="0"/>
                <w:sz w:val="24"/>
                <w:szCs w:val="24"/>
                <w:lang w:val="en-GB"/>
              </w:rPr>
              <w:t>FiR</w:t>
            </w:r>
            <w:proofErr w:type="spellEnd"/>
            <w:r w:rsidRPr="00AA28D6">
              <w:rPr>
                <w:rFonts w:ascii="Corbel" w:hAnsi="Corbel"/>
                <w:b w:val="0"/>
                <w:sz w:val="24"/>
                <w:szCs w:val="24"/>
                <w:lang w:val="en-GB"/>
              </w:rPr>
              <w:t>/II/</w:t>
            </w:r>
            <w:proofErr w:type="spellStart"/>
            <w:r w:rsidRPr="00AA28D6">
              <w:rPr>
                <w:rFonts w:ascii="Corbel" w:hAnsi="Corbel"/>
                <w:b w:val="0"/>
                <w:sz w:val="24"/>
                <w:szCs w:val="24"/>
                <w:lang w:val="en-GB"/>
              </w:rPr>
              <w:t>FiGC</w:t>
            </w:r>
            <w:proofErr w:type="spellEnd"/>
            <w:r w:rsidRPr="00AA28D6">
              <w:rPr>
                <w:rFonts w:ascii="Corbel" w:hAnsi="Corbel"/>
                <w:b w:val="0"/>
                <w:sz w:val="24"/>
                <w:szCs w:val="24"/>
                <w:lang w:val="en-GB"/>
              </w:rPr>
              <w:t>/C-1.2b</w:t>
            </w:r>
          </w:p>
        </w:tc>
      </w:tr>
      <w:tr w:rsidR="0085747A" w:rsidRPr="00B169DF" w14:paraId="70616EB7" w14:textId="77777777" w:rsidTr="00B819C8">
        <w:tc>
          <w:tcPr>
            <w:tcW w:w="2694" w:type="dxa"/>
            <w:vAlign w:val="center"/>
          </w:tcPr>
          <w:p w14:paraId="149D2EF8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D1F99F0" w14:textId="1389078C" w:rsidR="0085747A" w:rsidRPr="00B169DF" w:rsidRDefault="008354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786C5304" w14:textId="77777777" w:rsidTr="00B819C8">
        <w:tc>
          <w:tcPr>
            <w:tcW w:w="2694" w:type="dxa"/>
            <w:vAlign w:val="center"/>
          </w:tcPr>
          <w:p w14:paraId="64E15D4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4C4AEA2" w14:textId="5EE7B742" w:rsidR="0085747A" w:rsidRPr="00B169DF" w:rsidRDefault="008354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Marketingu i Przedsiębiorczości</w:t>
            </w:r>
          </w:p>
        </w:tc>
      </w:tr>
      <w:tr w:rsidR="0085747A" w:rsidRPr="00B169DF" w14:paraId="724FBB11" w14:textId="77777777" w:rsidTr="00B819C8">
        <w:tc>
          <w:tcPr>
            <w:tcW w:w="2694" w:type="dxa"/>
            <w:vAlign w:val="center"/>
          </w:tcPr>
          <w:p w14:paraId="6EB9BC4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67A0647" w14:textId="6A8EBA49" w:rsidR="0085747A" w:rsidRPr="00B169DF" w:rsidRDefault="008354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B169DF" w14:paraId="05C0AF9D" w14:textId="77777777" w:rsidTr="00B819C8">
        <w:tc>
          <w:tcPr>
            <w:tcW w:w="2694" w:type="dxa"/>
            <w:vAlign w:val="center"/>
          </w:tcPr>
          <w:p w14:paraId="77C85CE1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CA01E8B" w14:textId="2639DE8D" w:rsidR="0085747A" w:rsidRPr="00B169DF" w:rsidRDefault="00624D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Poziom </w:t>
            </w:r>
            <w:r w:rsidR="00835444"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85747A" w:rsidRPr="00B169DF" w14:paraId="62375B16" w14:textId="77777777" w:rsidTr="00B819C8">
        <w:tc>
          <w:tcPr>
            <w:tcW w:w="2694" w:type="dxa"/>
            <w:vAlign w:val="center"/>
          </w:tcPr>
          <w:p w14:paraId="4C1DC9D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DD5129A" w14:textId="5A9812B0" w:rsidR="0085747A" w:rsidRPr="00B169DF" w:rsidRDefault="00624D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835444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B169DF" w14:paraId="4E569CDE" w14:textId="77777777" w:rsidTr="00B819C8">
        <w:tc>
          <w:tcPr>
            <w:tcW w:w="2694" w:type="dxa"/>
            <w:vAlign w:val="center"/>
          </w:tcPr>
          <w:p w14:paraId="00AE3D3A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76F9291" w14:textId="23592F62" w:rsidR="0085747A" w:rsidRPr="00B169DF" w:rsidRDefault="00624D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83544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007D8FE" w14:textId="77777777" w:rsidTr="00B819C8">
        <w:tc>
          <w:tcPr>
            <w:tcW w:w="2694" w:type="dxa"/>
            <w:vAlign w:val="center"/>
          </w:tcPr>
          <w:p w14:paraId="6BCCCDE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B052922" w14:textId="2529D0F4" w:rsidR="0085747A" w:rsidRPr="00B169DF" w:rsidRDefault="008354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5747A" w:rsidRPr="00B169DF" w14:paraId="6EFD4A0F" w14:textId="77777777" w:rsidTr="00B819C8">
        <w:tc>
          <w:tcPr>
            <w:tcW w:w="2694" w:type="dxa"/>
            <w:vAlign w:val="center"/>
          </w:tcPr>
          <w:p w14:paraId="481C415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F049CB8" w14:textId="2B746BB5" w:rsidR="0085747A" w:rsidRPr="00B169DF" w:rsidRDefault="00624D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835444">
              <w:rPr>
                <w:rFonts w:ascii="Corbel" w:hAnsi="Corbel"/>
                <w:b w:val="0"/>
                <w:sz w:val="24"/>
                <w:szCs w:val="24"/>
              </w:rPr>
              <w:t>pecjalnościowy do wyboru</w:t>
            </w:r>
          </w:p>
        </w:tc>
      </w:tr>
      <w:tr w:rsidR="00923D7D" w:rsidRPr="00B169DF" w14:paraId="22A6984C" w14:textId="77777777" w:rsidTr="00B819C8">
        <w:tc>
          <w:tcPr>
            <w:tcW w:w="2694" w:type="dxa"/>
            <w:vAlign w:val="center"/>
          </w:tcPr>
          <w:p w14:paraId="060F0E2D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A9F770B" w14:textId="4BF248D1" w:rsidR="00923D7D" w:rsidRPr="00B169DF" w:rsidRDefault="00624D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35444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B169DF" w14:paraId="5B5BA44E" w14:textId="77777777" w:rsidTr="00B819C8">
        <w:tc>
          <w:tcPr>
            <w:tcW w:w="2694" w:type="dxa"/>
            <w:vAlign w:val="center"/>
          </w:tcPr>
          <w:p w14:paraId="6C2D510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18A8D4E" w14:textId="5AC7BCE5" w:rsidR="0085747A" w:rsidRPr="00B169DF" w:rsidRDefault="001123F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835444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>
              <w:rPr>
                <w:rFonts w:ascii="Corbel" w:hAnsi="Corbel"/>
                <w:b w:val="0"/>
                <w:sz w:val="24"/>
                <w:szCs w:val="24"/>
              </w:rPr>
              <w:t>Marta Kawa</w:t>
            </w:r>
          </w:p>
        </w:tc>
      </w:tr>
      <w:tr w:rsidR="0085747A" w:rsidRPr="00B169DF" w14:paraId="7AB91FF0" w14:textId="77777777" w:rsidTr="00B819C8">
        <w:tc>
          <w:tcPr>
            <w:tcW w:w="2694" w:type="dxa"/>
            <w:vAlign w:val="center"/>
          </w:tcPr>
          <w:p w14:paraId="65BB1C4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6399940" w14:textId="59FEFB8A" w:rsidR="0085747A" w:rsidRPr="00B169DF" w:rsidRDefault="008354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Marta Kawa</w:t>
            </w:r>
          </w:p>
        </w:tc>
      </w:tr>
    </w:tbl>
    <w:p w14:paraId="2B0B256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65A7044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35C47E0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63E30AC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8DFCE99" w14:textId="77777777" w:rsidTr="00AA28D6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F73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0621D26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513B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3512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D9CB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2C87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53E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64A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AD49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D67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14CE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FD011B1" w14:textId="77777777" w:rsidTr="00AA28D6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A285" w14:textId="58E5C574" w:rsidR="00015B8F" w:rsidRPr="00B169DF" w:rsidRDefault="001123F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811C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033D" w14:textId="5ECAE832" w:rsidR="00015B8F" w:rsidRPr="00B169DF" w:rsidRDefault="001123F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FC9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5CD5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318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828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318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F23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36D2" w14:textId="293AA7A6" w:rsidR="00015B8F" w:rsidRPr="00B169DF" w:rsidRDefault="001123F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B8618BD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26FEA92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A86A9B2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B28F684" w14:textId="3EE499B3" w:rsidR="0085747A" w:rsidRPr="00B169DF" w:rsidRDefault="000B234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4D861286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B81801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21BAAEE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8E04E72" w14:textId="77777777" w:rsidR="00624D39" w:rsidRPr="009C54AE" w:rsidRDefault="00624D39" w:rsidP="00624D3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1A792542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1A2E8D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C6F54B4" w14:textId="77777777" w:rsidTr="00745302">
        <w:tc>
          <w:tcPr>
            <w:tcW w:w="9670" w:type="dxa"/>
          </w:tcPr>
          <w:p w14:paraId="45ACACD6" w14:textId="2604C98E" w:rsidR="0085747A" w:rsidRPr="00B169DF" w:rsidRDefault="000B234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173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wiedzę z podstaw przedsiębiorczości, ekonomiki i organizacji przedsiębiorstw, a także aktualnych wydarzeń ze sfery biznesu i gospodarki.</w:t>
            </w:r>
          </w:p>
        </w:tc>
      </w:tr>
    </w:tbl>
    <w:p w14:paraId="26113165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A0A569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39F6B6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8C0D15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282C698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51DB6C14" w14:textId="77777777" w:rsidTr="00923D7D">
        <w:tc>
          <w:tcPr>
            <w:tcW w:w="851" w:type="dxa"/>
            <w:vAlign w:val="center"/>
          </w:tcPr>
          <w:p w14:paraId="4AD90EDF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41C6F03" w14:textId="557473F2" w:rsidR="0085747A" w:rsidRPr="00B169DF" w:rsidRDefault="00E9308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6A8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Zapoznanie studentów z problematyką współpracy międzyorganizacyjnej</w:t>
            </w:r>
          </w:p>
        </w:tc>
      </w:tr>
      <w:tr w:rsidR="0085747A" w:rsidRPr="00B169DF" w14:paraId="134A7EF0" w14:textId="77777777" w:rsidTr="00923D7D">
        <w:tc>
          <w:tcPr>
            <w:tcW w:w="851" w:type="dxa"/>
            <w:vAlign w:val="center"/>
          </w:tcPr>
          <w:p w14:paraId="69CE18A0" w14:textId="00DD12CA" w:rsidR="0085747A" w:rsidRPr="00B169DF" w:rsidRDefault="000B234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2939867" w14:textId="3514627A" w:rsidR="0085747A" w:rsidRPr="00B169DF" w:rsidRDefault="00E9308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6A8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Propagowanie postawy otwartej na współpracę z instytucjami otoczenia biznesu</w:t>
            </w:r>
          </w:p>
        </w:tc>
      </w:tr>
      <w:tr w:rsidR="0085747A" w:rsidRPr="00B169DF" w14:paraId="26C59B9B" w14:textId="77777777" w:rsidTr="00923D7D">
        <w:tc>
          <w:tcPr>
            <w:tcW w:w="851" w:type="dxa"/>
            <w:vAlign w:val="center"/>
          </w:tcPr>
          <w:p w14:paraId="2BF476A9" w14:textId="63FF4AF0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B234C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C78F115" w14:textId="38D98E89" w:rsidR="0085747A" w:rsidRPr="00B169DF" w:rsidRDefault="000B234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56BB8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Określanie wartości i użyteczności usług biznesowych oferowanych na rynku B2B</w:t>
            </w:r>
          </w:p>
        </w:tc>
      </w:tr>
    </w:tbl>
    <w:p w14:paraId="05EF4F2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8BBFD0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6EE602E6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B169DF" w14:paraId="1B22979C" w14:textId="77777777" w:rsidTr="00247609">
        <w:tc>
          <w:tcPr>
            <w:tcW w:w="1679" w:type="dxa"/>
            <w:vAlign w:val="center"/>
          </w:tcPr>
          <w:p w14:paraId="090A3535" w14:textId="77777777" w:rsidR="0085747A" w:rsidRPr="00B169DF" w:rsidRDefault="0085747A" w:rsidP="00AA2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67A7EB46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FF9BF09" w14:textId="77777777" w:rsidR="0085747A" w:rsidRPr="00B169DF" w:rsidRDefault="0085747A" w:rsidP="00AA2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2806F2F0" w14:textId="77777777" w:rsidTr="00247609">
        <w:tc>
          <w:tcPr>
            <w:tcW w:w="1679" w:type="dxa"/>
          </w:tcPr>
          <w:p w14:paraId="191EFF43" w14:textId="77777777" w:rsidR="0085747A" w:rsidRPr="00B169DF" w:rsidRDefault="0085747A" w:rsidP="00AA2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55335AAC" w14:textId="167B0EA1" w:rsidR="0085747A" w:rsidRPr="00AA28D6" w:rsidRDefault="00247609" w:rsidP="00AA28D6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AA28D6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Zna zasady oraz istotę relacji i współzależności między różnymi systemami i instytucjami społecznymi, gospodarczymi oraz finansowymi</w:t>
            </w:r>
          </w:p>
        </w:tc>
        <w:tc>
          <w:tcPr>
            <w:tcW w:w="1865" w:type="dxa"/>
          </w:tcPr>
          <w:p w14:paraId="2E2A4E34" w14:textId="46AED308" w:rsidR="0085747A" w:rsidRPr="00247609" w:rsidRDefault="00247609" w:rsidP="00AA2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47609">
              <w:rPr>
                <w:rFonts w:ascii="Corbel" w:hAnsi="Corbel"/>
                <w:b w:val="0"/>
                <w:bCs/>
                <w:szCs w:val="24"/>
              </w:rPr>
              <w:t>K_W03</w:t>
            </w:r>
          </w:p>
        </w:tc>
      </w:tr>
      <w:tr w:rsidR="00247609" w:rsidRPr="00B169DF" w14:paraId="2870BFFE" w14:textId="77777777" w:rsidTr="00247609">
        <w:tc>
          <w:tcPr>
            <w:tcW w:w="1679" w:type="dxa"/>
          </w:tcPr>
          <w:p w14:paraId="2DA2B70F" w14:textId="77777777" w:rsidR="00247609" w:rsidRPr="00B169DF" w:rsidRDefault="00247609" w:rsidP="00AA2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56557411" w14:textId="7F5D5BF3" w:rsidR="00247609" w:rsidRPr="00AA28D6" w:rsidRDefault="00247609" w:rsidP="00AA28D6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AA28D6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Potrafi identyfikować, interpretować i wyjaśniać złożone procesy i zjawiska ekonomiczno-społeczne w obszarze finansów oraz określać zachodzące między nimi relacje</w:t>
            </w:r>
          </w:p>
        </w:tc>
        <w:tc>
          <w:tcPr>
            <w:tcW w:w="1865" w:type="dxa"/>
          </w:tcPr>
          <w:p w14:paraId="2752A42B" w14:textId="298D3F0B" w:rsidR="00247609" w:rsidRPr="00247609" w:rsidRDefault="00247609" w:rsidP="00AA2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47609">
              <w:rPr>
                <w:rFonts w:ascii="Corbel" w:hAnsi="Corbel"/>
                <w:b w:val="0"/>
                <w:bCs/>
                <w:szCs w:val="24"/>
              </w:rPr>
              <w:t>K_U01</w:t>
            </w:r>
          </w:p>
        </w:tc>
      </w:tr>
      <w:tr w:rsidR="00247609" w:rsidRPr="00B169DF" w14:paraId="740D1602" w14:textId="77777777" w:rsidTr="00247609">
        <w:tc>
          <w:tcPr>
            <w:tcW w:w="1679" w:type="dxa"/>
          </w:tcPr>
          <w:p w14:paraId="3358E064" w14:textId="0071A8E4" w:rsidR="00247609" w:rsidRPr="00B169DF" w:rsidRDefault="00247609" w:rsidP="00AA2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8018C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6" w:type="dxa"/>
          </w:tcPr>
          <w:p w14:paraId="73A53E2F" w14:textId="6B386A9F" w:rsidR="00247609" w:rsidRPr="00AA28D6" w:rsidRDefault="00247609" w:rsidP="00AA28D6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AA28D6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Potrafi analizować przyczyny i przebieg zjawisk społeczno-ekonomicznych determinujących sytuację ekonomiczno-finansową organizacji w szczególności związanych z kooperacją oraz określać ich skutki</w:t>
            </w:r>
          </w:p>
        </w:tc>
        <w:tc>
          <w:tcPr>
            <w:tcW w:w="1865" w:type="dxa"/>
          </w:tcPr>
          <w:p w14:paraId="254F7375" w14:textId="7964DA95" w:rsidR="00247609" w:rsidRPr="00247609" w:rsidRDefault="00247609" w:rsidP="00AA2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47609">
              <w:rPr>
                <w:rFonts w:ascii="Corbel" w:hAnsi="Corbel"/>
                <w:b w:val="0"/>
                <w:bCs/>
                <w:szCs w:val="24"/>
              </w:rPr>
              <w:t>K_U03</w:t>
            </w:r>
          </w:p>
        </w:tc>
      </w:tr>
      <w:tr w:rsidR="00247609" w:rsidRPr="00B169DF" w14:paraId="1AA3CAA6" w14:textId="77777777" w:rsidTr="00247609">
        <w:tc>
          <w:tcPr>
            <w:tcW w:w="1679" w:type="dxa"/>
          </w:tcPr>
          <w:p w14:paraId="3A681481" w14:textId="070AF609" w:rsidR="00247609" w:rsidRPr="00B169DF" w:rsidRDefault="00247609" w:rsidP="00AA2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8018CD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6" w:type="dxa"/>
          </w:tcPr>
          <w:p w14:paraId="45E77BFE" w14:textId="2E5E9ACA" w:rsidR="00247609" w:rsidRPr="00AA28D6" w:rsidRDefault="00247609" w:rsidP="00AA28D6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AA28D6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Jest gotów do prezentowania aktywnej i twórczej postawy w formułowaniu własnych rozstrzygnięć problemu z uwzględnieniem wielokierunkowych skutków gospodarczych i społecznych</w:t>
            </w:r>
          </w:p>
        </w:tc>
        <w:tc>
          <w:tcPr>
            <w:tcW w:w="1865" w:type="dxa"/>
          </w:tcPr>
          <w:p w14:paraId="5C8CA506" w14:textId="639F4C1F" w:rsidR="00247609" w:rsidRPr="00247609" w:rsidRDefault="00247609" w:rsidP="00AA2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247609">
              <w:rPr>
                <w:rFonts w:ascii="Corbel" w:hAnsi="Corbel"/>
                <w:b w:val="0"/>
                <w:bCs/>
                <w:szCs w:val="24"/>
              </w:rPr>
              <w:t>K_K03</w:t>
            </w:r>
          </w:p>
        </w:tc>
      </w:tr>
    </w:tbl>
    <w:p w14:paraId="4263B88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AB79E7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B703861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B2FDA8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EE0CD87" w14:textId="77777777" w:rsidTr="00AA28D6">
        <w:tc>
          <w:tcPr>
            <w:tcW w:w="9520" w:type="dxa"/>
          </w:tcPr>
          <w:p w14:paraId="15E009B3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0654FC18" w14:textId="77777777" w:rsidTr="00AA28D6">
        <w:tc>
          <w:tcPr>
            <w:tcW w:w="9520" w:type="dxa"/>
          </w:tcPr>
          <w:p w14:paraId="2E6225E8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557CAC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40B3EFD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0E7C2BB5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1D15679" w14:textId="77777777" w:rsidTr="00A35939">
        <w:tc>
          <w:tcPr>
            <w:tcW w:w="9520" w:type="dxa"/>
          </w:tcPr>
          <w:p w14:paraId="4CA57048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2B87697C" w14:textId="77777777" w:rsidTr="00A35939">
        <w:tc>
          <w:tcPr>
            <w:tcW w:w="9520" w:type="dxa"/>
          </w:tcPr>
          <w:p w14:paraId="56EF0B0A" w14:textId="44C986D4" w:rsidR="0085747A" w:rsidRPr="00B169DF" w:rsidRDefault="00A359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6C92">
              <w:rPr>
                <w:rFonts w:ascii="Corbel" w:hAnsi="Corbel"/>
                <w:sz w:val="24"/>
                <w:szCs w:val="24"/>
              </w:rPr>
              <w:t xml:space="preserve">Charakterystyka podstawowych pojęć i zjawisk: </w:t>
            </w:r>
            <w:proofErr w:type="spellStart"/>
            <w:r w:rsidRPr="00E86C92">
              <w:rPr>
                <w:rFonts w:ascii="Corbel" w:hAnsi="Corbel"/>
                <w:sz w:val="24"/>
                <w:szCs w:val="24"/>
              </w:rPr>
              <w:t>cooperation</w:t>
            </w:r>
            <w:proofErr w:type="spellEnd"/>
            <w:r w:rsidRPr="00E86C92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E86C92">
              <w:rPr>
                <w:rFonts w:ascii="Corbel" w:hAnsi="Corbel"/>
                <w:sz w:val="24"/>
                <w:szCs w:val="24"/>
              </w:rPr>
              <w:t>collaboration</w:t>
            </w:r>
            <w:proofErr w:type="spellEnd"/>
            <w:r w:rsidRPr="00E86C92">
              <w:rPr>
                <w:rFonts w:ascii="Corbel" w:hAnsi="Corbel"/>
                <w:sz w:val="24"/>
                <w:szCs w:val="24"/>
              </w:rPr>
              <w:t>, partnerstwo, współdziałanie. Rola i zakres współpracy w sektorze usług finansowych.</w:t>
            </w:r>
          </w:p>
        </w:tc>
      </w:tr>
      <w:tr w:rsidR="006B60E5" w:rsidRPr="00B169DF" w14:paraId="5546F588" w14:textId="77777777" w:rsidTr="00A35939">
        <w:tc>
          <w:tcPr>
            <w:tcW w:w="9520" w:type="dxa"/>
          </w:tcPr>
          <w:p w14:paraId="3D2BD2E8" w14:textId="09BDE9DA" w:rsidR="006B60E5" w:rsidRPr="00E86C92" w:rsidRDefault="006B60E5" w:rsidP="006B6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260A">
              <w:rPr>
                <w:rFonts w:ascii="Corbel" w:hAnsi="Corbel"/>
                <w:sz w:val="24"/>
                <w:szCs w:val="24"/>
              </w:rPr>
              <w:t>Uwarunkowania skutecznej współpracy w biznesie.</w:t>
            </w:r>
          </w:p>
        </w:tc>
      </w:tr>
      <w:tr w:rsidR="00A35939" w:rsidRPr="00B169DF" w14:paraId="4CF73A35" w14:textId="77777777" w:rsidTr="00A35939">
        <w:tc>
          <w:tcPr>
            <w:tcW w:w="9520" w:type="dxa"/>
          </w:tcPr>
          <w:p w14:paraId="1B74052C" w14:textId="31664B10" w:rsidR="00A35939" w:rsidRPr="00E86C92" w:rsidRDefault="00A35939" w:rsidP="00A359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6C92">
              <w:rPr>
                <w:rFonts w:ascii="Corbel" w:hAnsi="Corbel"/>
                <w:sz w:val="24"/>
                <w:szCs w:val="24"/>
              </w:rPr>
              <w:t>Formy i struktury współpracy międzyorganizacyjnej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E86C9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A35939" w:rsidRPr="00B169DF" w14:paraId="1A93B65C" w14:textId="77777777" w:rsidTr="00A35939">
        <w:tc>
          <w:tcPr>
            <w:tcW w:w="9520" w:type="dxa"/>
          </w:tcPr>
          <w:p w14:paraId="04E68547" w14:textId="773258E8" w:rsidR="00A35939" w:rsidRPr="00B169DF" w:rsidRDefault="00A35939" w:rsidP="00A359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6C92">
              <w:rPr>
                <w:rFonts w:ascii="Corbel" w:hAnsi="Corbel"/>
                <w:sz w:val="24"/>
                <w:szCs w:val="24"/>
              </w:rPr>
              <w:t>Współpraca w układzie B2B, biznes – NGO, biznes - otoczenie instytucjonalne, nauka - biznes</w:t>
            </w:r>
          </w:p>
        </w:tc>
      </w:tr>
      <w:tr w:rsidR="00A35939" w:rsidRPr="00B169DF" w14:paraId="172F5F7F" w14:textId="77777777" w:rsidTr="00A35939">
        <w:tc>
          <w:tcPr>
            <w:tcW w:w="9520" w:type="dxa"/>
          </w:tcPr>
          <w:p w14:paraId="2FC7986D" w14:textId="3FD914E3" w:rsidR="00A35939" w:rsidRPr="00B169DF" w:rsidRDefault="00A35939" w:rsidP="00A359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5715F">
              <w:rPr>
                <w:rFonts w:ascii="Corbel" w:hAnsi="Corbel"/>
                <w:sz w:val="24"/>
                <w:szCs w:val="24"/>
              </w:rPr>
              <w:t>Usługi dla biznesu: finansowe</w:t>
            </w:r>
            <w:r>
              <w:rPr>
                <w:rFonts w:ascii="Corbel" w:hAnsi="Corbel"/>
                <w:sz w:val="24"/>
                <w:szCs w:val="24"/>
              </w:rPr>
              <w:t>, rachunkowe,</w:t>
            </w:r>
            <w:r w:rsidRPr="0095715F">
              <w:rPr>
                <w:rFonts w:ascii="Corbel" w:hAnsi="Corbel"/>
                <w:sz w:val="24"/>
                <w:szCs w:val="24"/>
              </w:rPr>
              <w:t xml:space="preserve"> usługi informatyczne, prawne, badawczo-rozwojowe, marketingowe.</w:t>
            </w:r>
          </w:p>
        </w:tc>
      </w:tr>
      <w:tr w:rsidR="006B60E5" w:rsidRPr="00B169DF" w14:paraId="3F229214" w14:textId="77777777" w:rsidTr="00A35939">
        <w:tc>
          <w:tcPr>
            <w:tcW w:w="9520" w:type="dxa"/>
          </w:tcPr>
          <w:p w14:paraId="69ECDE8C" w14:textId="6BB51BA9" w:rsidR="006B60E5" w:rsidRPr="0095715F" w:rsidRDefault="006B60E5" w:rsidP="006B6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E37AE">
              <w:rPr>
                <w:rFonts w:ascii="Corbel" w:hAnsi="Corbel"/>
                <w:sz w:val="24"/>
                <w:szCs w:val="24"/>
              </w:rPr>
              <w:t>Współpraca międzyorganizacyjna – studium przypadku.</w:t>
            </w:r>
          </w:p>
        </w:tc>
      </w:tr>
    </w:tbl>
    <w:p w14:paraId="0F6F531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D29B6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76A08B4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1A71AE" w14:textId="2C5C7BF6" w:rsidR="00153C41" w:rsidRPr="00AA28D6" w:rsidRDefault="00153C41" w:rsidP="00AA28D6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 w:rsidRPr="00AA28D6">
        <w:rPr>
          <w:rFonts w:ascii="Corbel" w:hAnsi="Corbel"/>
          <w:sz w:val="24"/>
          <w:szCs w:val="24"/>
        </w:rPr>
        <w:t>Ćwiczenia:</w:t>
      </w:r>
      <w:r w:rsidR="001718A7" w:rsidRPr="00AA28D6">
        <w:rPr>
          <w:rFonts w:ascii="Corbel" w:hAnsi="Corbel"/>
          <w:sz w:val="24"/>
          <w:szCs w:val="24"/>
        </w:rPr>
        <w:t xml:space="preserve"> praca w </w:t>
      </w:r>
      <w:r w:rsidR="0085747A" w:rsidRPr="00AA28D6">
        <w:rPr>
          <w:rFonts w:ascii="Corbel" w:hAnsi="Corbel"/>
          <w:sz w:val="24"/>
          <w:szCs w:val="24"/>
        </w:rPr>
        <w:t>grupach</w:t>
      </w:r>
      <w:r w:rsidR="0071620A" w:rsidRPr="00AA28D6">
        <w:rPr>
          <w:rFonts w:ascii="Corbel" w:hAnsi="Corbel"/>
          <w:sz w:val="24"/>
          <w:szCs w:val="24"/>
        </w:rPr>
        <w:t xml:space="preserve"> (</w:t>
      </w:r>
      <w:r w:rsidR="0085747A" w:rsidRPr="00AA28D6">
        <w:rPr>
          <w:rFonts w:ascii="Corbel" w:hAnsi="Corbel"/>
          <w:sz w:val="24"/>
          <w:szCs w:val="24"/>
        </w:rPr>
        <w:t>rozwiązywanie zadań</w:t>
      </w:r>
      <w:r w:rsidR="0071620A" w:rsidRPr="00AA28D6">
        <w:rPr>
          <w:rFonts w:ascii="Corbel" w:hAnsi="Corbel"/>
          <w:sz w:val="24"/>
          <w:szCs w:val="24"/>
        </w:rPr>
        <w:t>,</w:t>
      </w:r>
      <w:r w:rsidR="0085747A" w:rsidRPr="00AA28D6">
        <w:rPr>
          <w:rFonts w:ascii="Corbel" w:hAnsi="Corbel"/>
          <w:sz w:val="24"/>
          <w:szCs w:val="24"/>
        </w:rPr>
        <w:t xml:space="preserve"> dyskusja</w:t>
      </w:r>
      <w:r w:rsidR="0071620A" w:rsidRPr="00AA28D6">
        <w:rPr>
          <w:rFonts w:ascii="Corbel" w:hAnsi="Corbel"/>
          <w:sz w:val="24"/>
          <w:szCs w:val="24"/>
        </w:rPr>
        <w:t>),</w:t>
      </w:r>
      <w:r w:rsidR="001718A7" w:rsidRPr="00AA28D6">
        <w:rPr>
          <w:rFonts w:ascii="Corbel" w:hAnsi="Corbel"/>
          <w:sz w:val="24"/>
          <w:szCs w:val="24"/>
        </w:rPr>
        <w:t xml:space="preserve"> </w:t>
      </w:r>
      <w:r w:rsidR="0085747A" w:rsidRPr="00AA28D6">
        <w:rPr>
          <w:rFonts w:ascii="Corbel" w:hAnsi="Corbel"/>
          <w:sz w:val="24"/>
          <w:szCs w:val="24"/>
        </w:rPr>
        <w:t xml:space="preserve">metody kształcenia na odległość </w:t>
      </w:r>
    </w:p>
    <w:p w14:paraId="638809A2" w14:textId="7459AA0E" w:rsidR="0085747A" w:rsidRPr="00B169DF" w:rsidRDefault="0085747A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73E10707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AD7823E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AC512D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65B2FE3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9EBD290" w14:textId="77777777" w:rsidTr="006B60E5">
        <w:tc>
          <w:tcPr>
            <w:tcW w:w="1962" w:type="dxa"/>
            <w:vAlign w:val="center"/>
          </w:tcPr>
          <w:p w14:paraId="1ECF8024" w14:textId="77777777" w:rsidR="0085747A" w:rsidRPr="00B169DF" w:rsidRDefault="0071620A" w:rsidP="00AA2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97397BB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290B2AF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4239D93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560B425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02603" w:rsidRPr="00B169DF" w14:paraId="48AA131C" w14:textId="77777777" w:rsidTr="006B60E5">
        <w:tc>
          <w:tcPr>
            <w:tcW w:w="1962" w:type="dxa"/>
          </w:tcPr>
          <w:p w14:paraId="76F9B4C7" w14:textId="095CCB98" w:rsidR="00602603" w:rsidRPr="006B60E5" w:rsidRDefault="00602603" w:rsidP="00AA28D6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649927A8" w14:textId="43FD2E45" w:rsidR="00602603" w:rsidRPr="00B169DF" w:rsidRDefault="00602603" w:rsidP="00602603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/test</w:t>
            </w:r>
          </w:p>
        </w:tc>
        <w:tc>
          <w:tcPr>
            <w:tcW w:w="2117" w:type="dxa"/>
          </w:tcPr>
          <w:p w14:paraId="6293517D" w14:textId="29DECB85" w:rsidR="00602603" w:rsidRPr="00B169DF" w:rsidRDefault="00602603" w:rsidP="006026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602603" w:rsidRPr="00B169DF" w14:paraId="15652EFA" w14:textId="77777777" w:rsidTr="006B60E5">
        <w:tc>
          <w:tcPr>
            <w:tcW w:w="1962" w:type="dxa"/>
          </w:tcPr>
          <w:p w14:paraId="3FABE5D3" w14:textId="097FCEC2" w:rsidR="00602603" w:rsidRPr="00B169DF" w:rsidRDefault="00602603" w:rsidP="00AA2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409CA286" w14:textId="3609A768" w:rsidR="00602603" w:rsidRPr="006B60E5" w:rsidRDefault="00602603" w:rsidP="00602603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/test</w:t>
            </w:r>
          </w:p>
        </w:tc>
        <w:tc>
          <w:tcPr>
            <w:tcW w:w="2117" w:type="dxa"/>
          </w:tcPr>
          <w:p w14:paraId="5413C479" w14:textId="7A68A73D" w:rsidR="00602603" w:rsidRPr="00B169DF" w:rsidRDefault="00602603" w:rsidP="006026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602603" w:rsidRPr="00B169DF" w14:paraId="2B89E861" w14:textId="77777777" w:rsidTr="006B60E5">
        <w:tc>
          <w:tcPr>
            <w:tcW w:w="1962" w:type="dxa"/>
          </w:tcPr>
          <w:p w14:paraId="6CC1B910" w14:textId="2D85CBA9" w:rsidR="00602603" w:rsidRPr="00B169DF" w:rsidRDefault="00602603" w:rsidP="00AA2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8018C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441" w:type="dxa"/>
          </w:tcPr>
          <w:p w14:paraId="5EE58F06" w14:textId="1F3648C4" w:rsidR="00602603" w:rsidRPr="00B169DF" w:rsidRDefault="00602603" w:rsidP="0060260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/referat</w:t>
            </w:r>
          </w:p>
        </w:tc>
        <w:tc>
          <w:tcPr>
            <w:tcW w:w="2117" w:type="dxa"/>
          </w:tcPr>
          <w:p w14:paraId="27ACCEE5" w14:textId="24E4603B" w:rsidR="00602603" w:rsidRPr="00B169DF" w:rsidRDefault="00602603" w:rsidP="006026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602603" w:rsidRPr="00B169DF" w14:paraId="4BB17760" w14:textId="77777777" w:rsidTr="006B60E5">
        <w:tc>
          <w:tcPr>
            <w:tcW w:w="1962" w:type="dxa"/>
          </w:tcPr>
          <w:p w14:paraId="34E4CD58" w14:textId="1A6E43EA" w:rsidR="00602603" w:rsidRPr="00B169DF" w:rsidRDefault="00602603" w:rsidP="00AA28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8018CD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441" w:type="dxa"/>
          </w:tcPr>
          <w:p w14:paraId="48A66EF4" w14:textId="14195CB2" w:rsidR="00602603" w:rsidRPr="00B169DF" w:rsidRDefault="00602603" w:rsidP="0060260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/referat</w:t>
            </w:r>
          </w:p>
        </w:tc>
        <w:tc>
          <w:tcPr>
            <w:tcW w:w="2117" w:type="dxa"/>
          </w:tcPr>
          <w:p w14:paraId="33FB5325" w14:textId="684C7732" w:rsidR="00602603" w:rsidRPr="00B169DF" w:rsidRDefault="00602603" w:rsidP="006026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14:paraId="65C7D83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BE2340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1F5B185B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2D509EFD" w14:textId="77777777" w:rsidTr="00923D7D">
        <w:tc>
          <w:tcPr>
            <w:tcW w:w="9670" w:type="dxa"/>
          </w:tcPr>
          <w:p w14:paraId="04EB2B94" w14:textId="77777777" w:rsidR="006B60E5" w:rsidRPr="001F43FD" w:rsidRDefault="006B60E5" w:rsidP="006B60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Ocena z przedmiotu wynika z punktacji końcowej, która obejmuje 2 elementy</w:t>
            </w:r>
            <w:r w:rsidRPr="001F43FD">
              <w:rPr>
                <w:rFonts w:ascii="Corbel" w:hAnsi="Corbel"/>
                <w:b w:val="0"/>
                <w:smallCaps w:val="0"/>
              </w:rPr>
              <w:t xml:space="preserve">:  </w:t>
            </w:r>
          </w:p>
          <w:p w14:paraId="4CF3863C" w14:textId="106C8980" w:rsidR="006B60E5" w:rsidRPr="001F43FD" w:rsidRDefault="006B60E5" w:rsidP="006B60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B93DCF">
              <w:rPr>
                <w:rFonts w:ascii="Corbel" w:hAnsi="Corbel"/>
                <w:b w:val="0"/>
                <w:smallCaps w:val="0"/>
                <w:szCs w:val="24"/>
              </w:rPr>
              <w:t>kolokwium/test</w:t>
            </w: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B93DCF">
              <w:rPr>
                <w:rFonts w:ascii="Corbel" w:hAnsi="Corbel"/>
                <w:b w:val="0"/>
                <w:smallCaps w:val="0"/>
                <w:szCs w:val="24"/>
              </w:rPr>
              <w:t xml:space="preserve">70% wartości końcowej oceny) </w:t>
            </w:r>
          </w:p>
          <w:p w14:paraId="04C22731" w14:textId="2EE3AF25" w:rsidR="0085747A" w:rsidRDefault="006B60E5" w:rsidP="006B60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B93DCF">
              <w:rPr>
                <w:rFonts w:ascii="Corbel" w:hAnsi="Corbel"/>
                <w:b w:val="0"/>
                <w:smallCaps w:val="0"/>
                <w:szCs w:val="24"/>
              </w:rPr>
              <w:t>referat (30% wartości końcowej oceny)</w:t>
            </w:r>
          </w:p>
          <w:p w14:paraId="14A23179" w14:textId="5F59A0D6" w:rsidR="0085747A" w:rsidRPr="00B169DF" w:rsidRDefault="00B93D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715F">
              <w:rPr>
                <w:rFonts w:ascii="Corbel" w:hAnsi="Corbel"/>
                <w:b w:val="0"/>
                <w:smallCaps w:val="0"/>
                <w:szCs w:val="24"/>
              </w:rPr>
              <w:t>Warunkiem zaliczenia kolokwium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/testu</w:t>
            </w:r>
            <w:r w:rsidRPr="0095715F">
              <w:rPr>
                <w:rFonts w:ascii="Corbel" w:hAnsi="Corbel"/>
                <w:b w:val="0"/>
                <w:smallCaps w:val="0"/>
                <w:szCs w:val="24"/>
              </w:rPr>
              <w:t xml:space="preserve"> jest uzyskanie minimum 51% punktów</w:t>
            </w:r>
          </w:p>
        </w:tc>
      </w:tr>
    </w:tbl>
    <w:p w14:paraId="08F013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3A020D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56DB67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332A61C3" w14:textId="77777777" w:rsidTr="003E1941">
        <w:tc>
          <w:tcPr>
            <w:tcW w:w="4962" w:type="dxa"/>
            <w:vAlign w:val="center"/>
          </w:tcPr>
          <w:p w14:paraId="4CFCE17F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C6393D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534254E5" w14:textId="77777777" w:rsidTr="00923D7D">
        <w:tc>
          <w:tcPr>
            <w:tcW w:w="4962" w:type="dxa"/>
          </w:tcPr>
          <w:p w14:paraId="7BF54F7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CF5F846" w14:textId="12BA6C6B" w:rsidR="0085747A" w:rsidRPr="00B169DF" w:rsidRDefault="00B93DCF" w:rsidP="00B93D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3A4DC725" w14:textId="77777777" w:rsidTr="00923D7D">
        <w:tc>
          <w:tcPr>
            <w:tcW w:w="4962" w:type="dxa"/>
          </w:tcPr>
          <w:p w14:paraId="32BFA943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DCD418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6580893" w14:textId="14DDFE32" w:rsidR="00C61DC5" w:rsidRPr="00B169DF" w:rsidRDefault="00B93DCF" w:rsidP="00B93D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62F5FDFB" w14:textId="77777777" w:rsidTr="00923D7D">
        <w:tc>
          <w:tcPr>
            <w:tcW w:w="4962" w:type="dxa"/>
          </w:tcPr>
          <w:p w14:paraId="54DDA4D1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5608BF9D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8ABD423" w14:textId="3951833A" w:rsidR="00C61DC5" w:rsidRPr="00B169DF" w:rsidRDefault="00B93DCF" w:rsidP="00B93D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85747A" w:rsidRPr="00B169DF" w14:paraId="7AB4E7A4" w14:textId="77777777" w:rsidTr="00923D7D">
        <w:tc>
          <w:tcPr>
            <w:tcW w:w="4962" w:type="dxa"/>
          </w:tcPr>
          <w:p w14:paraId="121D7A07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FDF0AFB" w14:textId="0D197D25" w:rsidR="0085747A" w:rsidRPr="00B169DF" w:rsidRDefault="00B93DCF" w:rsidP="00B93D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21C5D2F8" w14:textId="77777777" w:rsidTr="00923D7D">
        <w:tc>
          <w:tcPr>
            <w:tcW w:w="4962" w:type="dxa"/>
          </w:tcPr>
          <w:p w14:paraId="09278215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BB60AB6" w14:textId="25E29E1A" w:rsidR="0085747A" w:rsidRPr="00B169DF" w:rsidRDefault="00B93DCF" w:rsidP="00B93D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D3B2852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1869C6B" w14:textId="77777777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115AF1" w14:textId="77777777" w:rsidR="00AA28D6" w:rsidRDefault="00AA28D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037121" w14:textId="77777777" w:rsidR="00AA28D6" w:rsidRDefault="00AA28D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BFAB4F" w14:textId="77777777" w:rsidR="00AA28D6" w:rsidRPr="00B169DF" w:rsidRDefault="00AA28D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2B8B6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5590337A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C6A070C" w14:textId="77777777" w:rsidTr="0071620A">
        <w:trPr>
          <w:trHeight w:val="397"/>
        </w:trPr>
        <w:tc>
          <w:tcPr>
            <w:tcW w:w="3544" w:type="dxa"/>
          </w:tcPr>
          <w:p w14:paraId="1813C496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9696C3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CE11375" w14:textId="77777777" w:rsidTr="0071620A">
        <w:trPr>
          <w:trHeight w:val="397"/>
        </w:trPr>
        <w:tc>
          <w:tcPr>
            <w:tcW w:w="3544" w:type="dxa"/>
          </w:tcPr>
          <w:p w14:paraId="3A9D3B9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3D04D16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1B4698F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428F1B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178D7D3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0"/>
      </w:tblGrid>
      <w:tr w:rsidR="00B93DCF" w:rsidRPr="00B169DF" w14:paraId="2A7CA86A" w14:textId="77777777" w:rsidTr="00AA28D6">
        <w:trPr>
          <w:trHeight w:val="397"/>
        </w:trPr>
        <w:tc>
          <w:tcPr>
            <w:tcW w:w="8930" w:type="dxa"/>
          </w:tcPr>
          <w:p w14:paraId="05146E74" w14:textId="77777777" w:rsidR="00B93DCF" w:rsidRDefault="00B93DCF" w:rsidP="00B93D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47ECF163" w14:textId="186A432A" w:rsidR="00B93DCF" w:rsidRPr="00AA28D6" w:rsidRDefault="00AA28D6" w:rsidP="00B93DCF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B93DCF" w:rsidRPr="00AA28D6">
              <w:rPr>
                <w:rFonts w:ascii="Corbel" w:hAnsi="Corbel"/>
                <w:b w:val="0"/>
                <w:smallCaps w:val="0"/>
                <w:szCs w:val="24"/>
              </w:rPr>
              <w:t>ietruszka-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B93DCF" w:rsidRPr="00AA28D6">
              <w:rPr>
                <w:rFonts w:ascii="Corbel" w:hAnsi="Corbel"/>
                <w:b w:val="0"/>
                <w:smallCaps w:val="0"/>
                <w:szCs w:val="24"/>
              </w:rPr>
              <w:t xml:space="preserve">rtyl a., 2020, kooperacja w perspektywie zasobów niematerialnych organizacji, </w:t>
            </w:r>
            <w:proofErr w:type="spellStart"/>
            <w:r w:rsidR="00B93DCF" w:rsidRPr="00AA28D6">
              <w:rPr>
                <w:rFonts w:ascii="Corbel" w:hAnsi="Corbel"/>
                <w:b w:val="0"/>
                <w:smallCaps w:val="0"/>
                <w:szCs w:val="24"/>
              </w:rPr>
              <w:t>c.h</w:t>
            </w:r>
            <w:proofErr w:type="spellEnd"/>
            <w:r w:rsidR="00B93DCF" w:rsidRPr="00AA28D6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proofErr w:type="spellStart"/>
            <w:r w:rsidR="00B93DCF" w:rsidRPr="00AA28D6">
              <w:rPr>
                <w:rFonts w:ascii="Corbel" w:hAnsi="Corbel"/>
                <w:b w:val="0"/>
                <w:smallCaps w:val="0"/>
                <w:szCs w:val="24"/>
              </w:rPr>
              <w:t>beck</w:t>
            </w:r>
            <w:proofErr w:type="spellEnd"/>
            <w:r w:rsidR="00B93DCF" w:rsidRPr="00AA28D6">
              <w:rPr>
                <w:rFonts w:ascii="Corbel" w:hAnsi="Corbel"/>
                <w:b w:val="0"/>
                <w:smallCaps w:val="0"/>
                <w:szCs w:val="24"/>
              </w:rPr>
              <w:t>, warszawa.</w:t>
            </w:r>
          </w:p>
          <w:p w14:paraId="23FC8B67" w14:textId="3A30A45E" w:rsidR="000316C8" w:rsidRPr="00AA28D6" w:rsidRDefault="00B93DCF" w:rsidP="000316C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28D6">
              <w:rPr>
                <w:rFonts w:ascii="Corbel" w:hAnsi="Corbel"/>
                <w:b w:val="0"/>
                <w:smallCaps w:val="0"/>
                <w:szCs w:val="24"/>
              </w:rPr>
              <w:t xml:space="preserve">Kuczewska L., Nowacki R., </w:t>
            </w:r>
            <w:r w:rsidR="000316C8" w:rsidRPr="00AA28D6">
              <w:rPr>
                <w:rFonts w:ascii="Corbel" w:hAnsi="Corbel"/>
                <w:b w:val="0"/>
                <w:smallCaps w:val="0"/>
                <w:szCs w:val="24"/>
              </w:rPr>
              <w:t xml:space="preserve">2016, </w:t>
            </w:r>
            <w:r w:rsidRPr="00AA28D6">
              <w:rPr>
                <w:rFonts w:ascii="Corbel" w:hAnsi="Corbel"/>
                <w:b w:val="0"/>
                <w:smallCaps w:val="0"/>
                <w:szCs w:val="24"/>
              </w:rPr>
              <w:t>Innowacyjność usług biznesowych w podnoszeniu konkurencyjności przedsiębiorstw, Polskie Wydawnictwo Ekonomiczne</w:t>
            </w:r>
            <w:r w:rsidR="000316C8" w:rsidRPr="00AA28D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B93DCF" w:rsidRPr="00B169DF" w14:paraId="71FEB729" w14:textId="77777777" w:rsidTr="00AA28D6">
        <w:trPr>
          <w:trHeight w:val="397"/>
        </w:trPr>
        <w:tc>
          <w:tcPr>
            <w:tcW w:w="8930" w:type="dxa"/>
          </w:tcPr>
          <w:p w14:paraId="56B23E43" w14:textId="77777777" w:rsidR="00B93DCF" w:rsidRDefault="00B93DCF" w:rsidP="00B93D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4054A6A" w14:textId="3F9F4E5A" w:rsidR="000316C8" w:rsidRDefault="00B93DCF" w:rsidP="00B93DC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60C5E">
              <w:rPr>
                <w:rFonts w:ascii="Corbel" w:hAnsi="Corbel"/>
                <w:sz w:val="24"/>
                <w:szCs w:val="24"/>
              </w:rPr>
              <w:t>Ejsmont</w:t>
            </w:r>
            <w:proofErr w:type="spellEnd"/>
            <w:r w:rsidRPr="00460C5E">
              <w:rPr>
                <w:rFonts w:ascii="Corbel" w:hAnsi="Corbel"/>
                <w:sz w:val="24"/>
                <w:szCs w:val="24"/>
              </w:rPr>
              <w:t xml:space="preserve"> A., </w:t>
            </w:r>
            <w:r>
              <w:rPr>
                <w:rFonts w:ascii="Corbel" w:hAnsi="Corbel"/>
                <w:sz w:val="24"/>
                <w:szCs w:val="24"/>
              </w:rPr>
              <w:t xml:space="preserve">2018, </w:t>
            </w:r>
            <w:r w:rsidRPr="00460C5E">
              <w:rPr>
                <w:rFonts w:ascii="Corbel" w:hAnsi="Corbel"/>
                <w:sz w:val="24"/>
                <w:szCs w:val="24"/>
              </w:rPr>
              <w:t xml:space="preserve">Wpływ kooperacji na skuteczność biznesplanów tworzonych przez przedsiębiorstwa: ujęcie ekonomiczne, </w:t>
            </w:r>
            <w:proofErr w:type="spellStart"/>
            <w:r w:rsidRPr="00460C5E">
              <w:rPr>
                <w:rFonts w:ascii="Corbel" w:hAnsi="Corbel"/>
                <w:sz w:val="24"/>
                <w:szCs w:val="24"/>
              </w:rPr>
              <w:t>CeDeWu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Warszawa</w:t>
            </w:r>
            <w:r w:rsidR="000316C8">
              <w:rPr>
                <w:rFonts w:ascii="Corbel" w:hAnsi="Corbel"/>
                <w:sz w:val="24"/>
                <w:szCs w:val="24"/>
              </w:rPr>
              <w:t>.</w:t>
            </w:r>
          </w:p>
          <w:p w14:paraId="70E63AB5" w14:textId="335C889A" w:rsidR="00B93DCF" w:rsidRPr="000316C8" w:rsidRDefault="00B93DCF" w:rsidP="00B93DC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0C5E">
              <w:rPr>
                <w:rFonts w:ascii="Corbel" w:hAnsi="Corbel"/>
                <w:sz w:val="24"/>
                <w:szCs w:val="24"/>
              </w:rPr>
              <w:t xml:space="preserve"> </w:t>
            </w:r>
            <w:r w:rsidR="000316C8" w:rsidRPr="00AA28D6">
              <w:rPr>
                <w:rFonts w:ascii="Corbel" w:hAnsi="Corbel"/>
                <w:sz w:val="24"/>
                <w:szCs w:val="24"/>
              </w:rPr>
              <w:t>Folwarski M., 2021,  Innowacje cyfrowe w bankowości a włączenie cyfrowe i finansowe społeczeństwa, Wydawnictwo Uniwersytetu Jagiellońskiego, Kraków.</w:t>
            </w:r>
          </w:p>
          <w:p w14:paraId="0B55B49E" w14:textId="320DCDA8" w:rsidR="00B93DCF" w:rsidRPr="00B93DCF" w:rsidRDefault="00B93DCF" w:rsidP="00B93DC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22C6C">
              <w:rPr>
                <w:rFonts w:ascii="Corbel" w:hAnsi="Corbel"/>
                <w:sz w:val="24"/>
                <w:szCs w:val="24"/>
              </w:rPr>
              <w:t xml:space="preserve">Dybka S., Cyran K., 2011, Wpływ działań integracyjnych na pozycję konkurencyjną przedsiębiorstw, Zeszyty Naukowe Ostrołęckiego Towarzystwa Naukowego im. Adama </w:t>
            </w:r>
            <w:proofErr w:type="spellStart"/>
            <w:r w:rsidRPr="00022C6C">
              <w:rPr>
                <w:rFonts w:ascii="Corbel" w:hAnsi="Corbel"/>
                <w:sz w:val="24"/>
                <w:szCs w:val="24"/>
              </w:rPr>
              <w:t>Chętnika</w:t>
            </w:r>
            <w:proofErr w:type="spellEnd"/>
            <w:r w:rsidRPr="00022C6C">
              <w:rPr>
                <w:rFonts w:ascii="Corbel" w:hAnsi="Corbel"/>
                <w:sz w:val="24"/>
                <w:szCs w:val="24"/>
              </w:rPr>
              <w:t>, T. 25, s. 267-282.</w:t>
            </w:r>
          </w:p>
        </w:tc>
      </w:tr>
    </w:tbl>
    <w:p w14:paraId="53C58EB6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00CED5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0B9EBE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A1FC1" w14:textId="77777777" w:rsidR="00496FE1" w:rsidRDefault="00496FE1" w:rsidP="00C16ABF">
      <w:pPr>
        <w:spacing w:after="0" w:line="240" w:lineRule="auto"/>
      </w:pPr>
      <w:r>
        <w:separator/>
      </w:r>
    </w:p>
  </w:endnote>
  <w:endnote w:type="continuationSeparator" w:id="0">
    <w:p w14:paraId="67DEBB4F" w14:textId="77777777" w:rsidR="00496FE1" w:rsidRDefault="00496FE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4E4E9" w14:textId="77777777" w:rsidR="00496FE1" w:rsidRDefault="00496FE1" w:rsidP="00C16ABF">
      <w:pPr>
        <w:spacing w:after="0" w:line="240" w:lineRule="auto"/>
      </w:pPr>
      <w:r>
        <w:separator/>
      </w:r>
    </w:p>
  </w:footnote>
  <w:footnote w:type="continuationSeparator" w:id="0">
    <w:p w14:paraId="38169883" w14:textId="77777777" w:rsidR="00496FE1" w:rsidRDefault="00496FE1" w:rsidP="00C16ABF">
      <w:pPr>
        <w:spacing w:after="0" w:line="240" w:lineRule="auto"/>
      </w:pPr>
      <w:r>
        <w:continuationSeparator/>
      </w:r>
    </w:p>
  </w:footnote>
  <w:footnote w:id="1">
    <w:p w14:paraId="77717EC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16717"/>
    <w:multiLevelType w:val="hybridMultilevel"/>
    <w:tmpl w:val="5BD0A5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F467E"/>
    <w:multiLevelType w:val="hybridMultilevel"/>
    <w:tmpl w:val="E564AB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79594960">
    <w:abstractNumId w:val="2"/>
  </w:num>
  <w:num w:numId="2" w16cid:durableId="182286810">
    <w:abstractNumId w:val="1"/>
  </w:num>
  <w:num w:numId="3" w16cid:durableId="56101575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16C8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6138"/>
    <w:rsid w:val="000B192D"/>
    <w:rsid w:val="000B234C"/>
    <w:rsid w:val="000B28EE"/>
    <w:rsid w:val="000B3E37"/>
    <w:rsid w:val="000C5CE5"/>
    <w:rsid w:val="000D04B0"/>
    <w:rsid w:val="000F1C57"/>
    <w:rsid w:val="000F5615"/>
    <w:rsid w:val="001045A1"/>
    <w:rsid w:val="001123F9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760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6FE1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21F"/>
    <w:rsid w:val="00513B6F"/>
    <w:rsid w:val="00517C63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02603"/>
    <w:rsid w:val="0061029B"/>
    <w:rsid w:val="00617230"/>
    <w:rsid w:val="00621CE1"/>
    <w:rsid w:val="00624D39"/>
    <w:rsid w:val="00627FC9"/>
    <w:rsid w:val="00647FA8"/>
    <w:rsid w:val="00650C5F"/>
    <w:rsid w:val="00654934"/>
    <w:rsid w:val="006620D9"/>
    <w:rsid w:val="00671958"/>
    <w:rsid w:val="00675843"/>
    <w:rsid w:val="00694A06"/>
    <w:rsid w:val="00696477"/>
    <w:rsid w:val="006B60E5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18CD"/>
    <w:rsid w:val="0081554D"/>
    <w:rsid w:val="0081707E"/>
    <w:rsid w:val="00835444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586E"/>
    <w:rsid w:val="00982817"/>
    <w:rsid w:val="00997F14"/>
    <w:rsid w:val="009A13E0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6F5E"/>
    <w:rsid w:val="00A00ECC"/>
    <w:rsid w:val="00A155EE"/>
    <w:rsid w:val="00A2245B"/>
    <w:rsid w:val="00A30110"/>
    <w:rsid w:val="00A35939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28D6"/>
    <w:rsid w:val="00AA742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3DCF"/>
    <w:rsid w:val="00BB520A"/>
    <w:rsid w:val="00BC78B1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3084"/>
    <w:rsid w:val="00E960BB"/>
    <w:rsid w:val="00EA2074"/>
    <w:rsid w:val="00EA4832"/>
    <w:rsid w:val="00EA4E9D"/>
    <w:rsid w:val="00EA54B4"/>
    <w:rsid w:val="00EC4899"/>
    <w:rsid w:val="00ED03AB"/>
    <w:rsid w:val="00ED32D2"/>
    <w:rsid w:val="00EE32DE"/>
    <w:rsid w:val="00EE5457"/>
    <w:rsid w:val="00F01BDF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C7EAB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2269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13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13E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13E0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13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13E0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109</TotalTime>
  <Pages>4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Sławomir Dybka</cp:lastModifiedBy>
  <cp:revision>10</cp:revision>
  <cp:lastPrinted>2019-02-06T12:12:00Z</cp:lastPrinted>
  <dcterms:created xsi:type="dcterms:W3CDTF">2025-06-05T08:08:00Z</dcterms:created>
  <dcterms:modified xsi:type="dcterms:W3CDTF">2025-10-28T16:29:00Z</dcterms:modified>
</cp:coreProperties>
</file>